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4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921D55">
        <w:rPr>
          <w:rFonts w:ascii="Times New Roman" w:hAnsi="Times New Roman"/>
          <w:lang w:eastAsia="ru-RU"/>
        </w:rPr>
        <w:t xml:space="preserve"> учреждением,</w:t>
      </w:r>
    </w:p>
    <w:p w:rsidR="00BA7552" w:rsidRDefault="00BA7552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C577D3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финансов </w:t>
      </w:r>
    </w:p>
    <w:p w:rsidR="00BA7552" w:rsidRDefault="00BA7552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BA7552" w:rsidRPr="00921D55" w:rsidRDefault="00BA7552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BA7552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A7552" w:rsidRDefault="00BA7552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ОТЧЕТ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1"/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 достижении значений показателей результативности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предоставления Субсидии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по состоянию на __ _________ 20__ года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Наименование Получателя ___________________________________________________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Периодичность:          ________________________________________________________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83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12"/>
        <w:gridCol w:w="1318"/>
        <w:gridCol w:w="1027"/>
        <w:gridCol w:w="567"/>
        <w:gridCol w:w="1353"/>
        <w:gridCol w:w="1536"/>
        <w:gridCol w:w="1080"/>
        <w:gridCol w:w="1080"/>
      </w:tblGrid>
      <w:tr w:rsidR="00BA7552" w:rsidRPr="0074161A" w:rsidTr="00210DA4">
        <w:tc>
          <w:tcPr>
            <w:tcW w:w="510" w:type="dxa"/>
            <w:vMerge w:val="restart"/>
          </w:tcPr>
          <w:p w:rsidR="00BA7552" w:rsidRPr="00921D55" w:rsidRDefault="00BA7552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п/п</w:t>
            </w:r>
          </w:p>
        </w:tc>
        <w:tc>
          <w:tcPr>
            <w:tcW w:w="1712" w:type="dxa"/>
            <w:vMerge w:val="restart"/>
          </w:tcPr>
          <w:p w:rsidR="00BA7552" w:rsidRPr="00921D55" w:rsidRDefault="00BA7552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</w:tc>
        <w:tc>
          <w:tcPr>
            <w:tcW w:w="1318" w:type="dxa"/>
            <w:vMerge w:val="restart"/>
          </w:tcPr>
          <w:p w:rsidR="00BA7552" w:rsidRPr="00921D55" w:rsidRDefault="00BA7552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(мероприя-тия)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594" w:type="dxa"/>
            <w:gridSpan w:val="2"/>
          </w:tcPr>
          <w:p w:rsidR="00BA7552" w:rsidRDefault="00BA7552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/</w:t>
            </w:r>
          </w:p>
          <w:p w:rsidR="00BA7552" w:rsidRPr="00921D55" w:rsidRDefault="00BA7552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53" w:type="dxa"/>
            <w:vMerge w:val="restart"/>
          </w:tcPr>
          <w:p w:rsidR="00BA7552" w:rsidRPr="00921D55" w:rsidRDefault="00BA7552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536" w:type="dxa"/>
            <w:vMerge w:val="restart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080" w:type="dxa"/>
            <w:vMerge w:val="restart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Процент выполнения плана</w:t>
            </w:r>
          </w:p>
        </w:tc>
        <w:tc>
          <w:tcPr>
            <w:tcW w:w="1080" w:type="dxa"/>
            <w:vMerge w:val="restart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Причина отклоне-ния</w:t>
            </w:r>
          </w:p>
        </w:tc>
      </w:tr>
      <w:tr w:rsidR="00BA7552" w:rsidRPr="0074161A" w:rsidTr="00210DA4">
        <w:tc>
          <w:tcPr>
            <w:tcW w:w="510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353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BA7552" w:rsidRPr="00921D55" w:rsidRDefault="00BA755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552" w:rsidRPr="0074161A" w:rsidTr="00210DA4">
        <w:tc>
          <w:tcPr>
            <w:tcW w:w="51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12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2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353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536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8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</w:tr>
      <w:tr w:rsidR="00BA7552" w:rsidRPr="0074161A" w:rsidTr="00210DA4">
        <w:tc>
          <w:tcPr>
            <w:tcW w:w="51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12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BA7552" w:rsidRPr="00921D55" w:rsidRDefault="00BA755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Руководитель Получателя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(уполномоченное лицо)   _______________ _________ _____________________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(должность)   (подпись)    (расшифровка подписи)</w:t>
      </w:r>
    </w:p>
    <w:p w:rsidR="00BA7552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Исполнитель ________________ ___________________ _____________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(должность)                   (ФИО)                   (телефон)</w:t>
      </w:r>
    </w:p>
    <w:p w:rsidR="00BA7552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"__" ___________ 20__ г.</w:t>
      </w:r>
    </w:p>
    <w:p w:rsidR="00BA7552" w:rsidRPr="00921D55" w:rsidRDefault="00BA7552" w:rsidP="00B47D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BA7552" w:rsidRPr="00921D55" w:rsidSect="00C461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552" w:rsidRDefault="00BA7552" w:rsidP="00076F41">
      <w:pPr>
        <w:spacing w:after="0" w:line="240" w:lineRule="auto"/>
      </w:pPr>
      <w:r>
        <w:separator/>
      </w:r>
    </w:p>
  </w:endnote>
  <w:endnote w:type="continuationSeparator" w:id="0">
    <w:p w:rsidR="00BA7552" w:rsidRDefault="00BA7552" w:rsidP="0007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552" w:rsidRDefault="00BA7552" w:rsidP="00076F41">
      <w:pPr>
        <w:spacing w:after="0" w:line="240" w:lineRule="auto"/>
      </w:pPr>
      <w:r>
        <w:separator/>
      </w:r>
    </w:p>
  </w:footnote>
  <w:footnote w:type="continuationSeparator" w:id="0">
    <w:p w:rsidR="00BA7552" w:rsidRDefault="00BA7552" w:rsidP="00076F41">
      <w:pPr>
        <w:spacing w:after="0" w:line="240" w:lineRule="auto"/>
      </w:pPr>
      <w:r>
        <w:continuationSeparator/>
      </w:r>
    </w:p>
  </w:footnote>
  <w:footnote w:id="1">
    <w:p w:rsidR="00BA7552" w:rsidRDefault="00BA7552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BA7552" w:rsidRDefault="00BA7552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>Наименование показателя, указываемого в настоящей таблице, должно соответствовать наименованию показателя, указанному в графе 2 приложения №3 к Типовой форме соглашения.</w:t>
      </w:r>
    </w:p>
  </w:footnote>
  <w:footnote w:id="3">
    <w:p w:rsidR="00BA7552" w:rsidRDefault="00BA7552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 xml:space="preserve">Заполняется </w:t>
      </w:r>
      <w:r>
        <w:rPr>
          <w:rFonts w:ascii="Times New Roman" w:hAnsi="Times New Roman"/>
          <w:sz w:val="20"/>
          <w:szCs w:val="20"/>
          <w:lang w:eastAsia="ru-RU"/>
        </w:rPr>
        <w:t xml:space="preserve">в </w:t>
      </w:r>
      <w:r w:rsidRPr="002A545F">
        <w:rPr>
          <w:rFonts w:ascii="Times New Roman" w:hAnsi="Times New Roman"/>
          <w:sz w:val="20"/>
          <w:szCs w:val="20"/>
          <w:lang w:eastAsia="ru-RU"/>
        </w:rPr>
        <w:t>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</w:footnote>
  <w:footnote w:id="4">
    <w:p w:rsidR="00BA7552" w:rsidRDefault="00BA7552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№ 3 к Типовой форме.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D2A"/>
    <w:rsid w:val="00051A38"/>
    <w:rsid w:val="00076F41"/>
    <w:rsid w:val="00090870"/>
    <w:rsid w:val="00130942"/>
    <w:rsid w:val="00210DA4"/>
    <w:rsid w:val="002A545F"/>
    <w:rsid w:val="002A78D6"/>
    <w:rsid w:val="00463689"/>
    <w:rsid w:val="006120BF"/>
    <w:rsid w:val="0074161A"/>
    <w:rsid w:val="007B53D8"/>
    <w:rsid w:val="007F0724"/>
    <w:rsid w:val="00872939"/>
    <w:rsid w:val="00904437"/>
    <w:rsid w:val="00921D55"/>
    <w:rsid w:val="009C57A7"/>
    <w:rsid w:val="00B47D2A"/>
    <w:rsid w:val="00B77F90"/>
    <w:rsid w:val="00BA7552"/>
    <w:rsid w:val="00BF460B"/>
    <w:rsid w:val="00C461D2"/>
    <w:rsid w:val="00C577D3"/>
    <w:rsid w:val="00DF0111"/>
    <w:rsid w:val="00F41B70"/>
    <w:rsid w:val="00F5542D"/>
    <w:rsid w:val="00FA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D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76F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76F4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76F4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DF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198</Words>
  <Characters>1132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12</cp:revision>
  <cp:lastPrinted>2017-12-29T10:46:00Z</cp:lastPrinted>
  <dcterms:created xsi:type="dcterms:W3CDTF">2017-08-25T07:33:00Z</dcterms:created>
  <dcterms:modified xsi:type="dcterms:W3CDTF">2020-02-05T07:14:00Z</dcterms:modified>
</cp:coreProperties>
</file>